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1528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Eduarda Mayara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participação na equipe de organização e recepção da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Eduarda Mayara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participação na equipe de organização e recepção da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2E7A2F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951" w:rsidRDefault="002E6951">
      <w:r>
        <w:separator/>
      </w:r>
    </w:p>
  </w:endnote>
  <w:endnote w:type="continuationSeparator" w:id="0">
    <w:p w:rsidR="002E6951" w:rsidRDefault="002E6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951" w:rsidRDefault="002E6951">
      <w:r>
        <w:separator/>
      </w:r>
    </w:p>
  </w:footnote>
  <w:footnote w:type="continuationSeparator" w:id="0">
    <w:p w:rsidR="002E6951" w:rsidRDefault="002E69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52302499" wp14:editId="1BF8EA0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373716B0" wp14:editId="576E395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3A9AFC40" wp14:editId="66CBF2D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E6951"/>
    <w:rsid w:val="002E7A2F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155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2015-08-18T15:27:00Z</dcterms:created>
  <dcterms:modified xsi:type="dcterms:W3CDTF">2015-08-18T15:27:00Z</dcterms:modified>
</cp:coreProperties>
</file>